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534" w:rsidRPr="00E1353A" w:rsidRDefault="00514534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Приложение 4</w:t>
      </w:r>
    </w:p>
    <w:p w:rsidR="00514534" w:rsidRPr="00E1353A" w:rsidRDefault="00514534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514534" w:rsidRPr="00E1353A" w:rsidRDefault="00514534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29.07.2022</w:t>
      </w:r>
      <w:r w:rsidRPr="00E1353A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96</w:t>
      </w:r>
    </w:p>
    <w:p w:rsidR="00514534" w:rsidRPr="00E1353A" w:rsidRDefault="005145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14534" w:rsidRPr="00E1353A" w:rsidRDefault="005145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«Приложение 7</w:t>
      </w:r>
    </w:p>
    <w:p w:rsidR="00514534" w:rsidRPr="00E1353A" w:rsidRDefault="0051453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514534" w:rsidRPr="00E1353A" w:rsidRDefault="00514534" w:rsidP="006F4E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от 10.12.2021 № 32</w:t>
      </w:r>
    </w:p>
    <w:p w:rsidR="00514534" w:rsidRPr="00E1353A" w:rsidRDefault="005145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14534" w:rsidRDefault="0051453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 и подразделам </w:t>
      </w:r>
    </w:p>
    <w:p w:rsidR="00514534" w:rsidRPr="00E1353A" w:rsidRDefault="0051453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классификации расходов бюджета города Пыть-Яха на 2022 год</w:t>
      </w:r>
    </w:p>
    <w:p w:rsidR="00514534" w:rsidRPr="00E1353A" w:rsidRDefault="005145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14534" w:rsidRPr="00E1353A" w:rsidRDefault="005145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1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37"/>
        <w:gridCol w:w="520"/>
        <w:gridCol w:w="520"/>
        <w:gridCol w:w="1180"/>
      </w:tblGrid>
      <w:tr w:rsidR="00514534" w:rsidRPr="00E1353A" w:rsidTr="004F5712">
        <w:trPr>
          <w:cantSplit/>
          <w:trHeight w:val="230"/>
          <w:tblHeader/>
        </w:trPr>
        <w:tc>
          <w:tcPr>
            <w:tcW w:w="7937" w:type="dxa"/>
            <w:vMerge w:val="restart"/>
            <w:vAlign w:val="center"/>
          </w:tcPr>
          <w:p w:rsidR="00514534" w:rsidRPr="00E1353A" w:rsidRDefault="00514534" w:rsidP="004F57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53A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20" w:type="dxa"/>
            <w:vMerge w:val="restart"/>
            <w:vAlign w:val="center"/>
          </w:tcPr>
          <w:p w:rsidR="00514534" w:rsidRPr="00E1353A" w:rsidRDefault="00514534" w:rsidP="004F57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53A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20" w:type="dxa"/>
            <w:vMerge w:val="restart"/>
            <w:vAlign w:val="center"/>
          </w:tcPr>
          <w:p w:rsidR="00514534" w:rsidRPr="00E1353A" w:rsidRDefault="00514534" w:rsidP="004F57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53A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180" w:type="dxa"/>
            <w:vMerge w:val="restart"/>
            <w:vAlign w:val="center"/>
          </w:tcPr>
          <w:p w:rsidR="00514534" w:rsidRPr="00E1353A" w:rsidRDefault="00514534" w:rsidP="004F57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53A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514534" w:rsidRPr="00E1353A" w:rsidTr="004F5712">
        <w:trPr>
          <w:cantSplit/>
          <w:trHeight w:val="269"/>
          <w:tblHeader/>
        </w:trPr>
        <w:tc>
          <w:tcPr>
            <w:tcW w:w="7937" w:type="dxa"/>
            <w:vMerge/>
            <w:vAlign w:val="center"/>
          </w:tcPr>
          <w:p w:rsidR="00514534" w:rsidRPr="00E1353A" w:rsidRDefault="00514534" w:rsidP="004F57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</w:tcPr>
          <w:p w:rsidR="00514534" w:rsidRPr="00E1353A" w:rsidRDefault="00514534" w:rsidP="004F57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</w:tcPr>
          <w:p w:rsidR="00514534" w:rsidRPr="00E1353A" w:rsidRDefault="00514534" w:rsidP="004F57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vAlign w:val="center"/>
          </w:tcPr>
          <w:p w:rsidR="00514534" w:rsidRPr="00E1353A" w:rsidRDefault="00514534" w:rsidP="004F57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4534" w:rsidRPr="00E1353A" w:rsidTr="004F5712">
        <w:trPr>
          <w:cantSplit/>
          <w:trHeight w:val="20"/>
          <w:tblHeader/>
        </w:trPr>
        <w:tc>
          <w:tcPr>
            <w:tcW w:w="7937" w:type="dxa"/>
            <w:vAlign w:val="center"/>
          </w:tcPr>
          <w:p w:rsidR="00514534" w:rsidRPr="00E1353A" w:rsidRDefault="00514534" w:rsidP="004F57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53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" w:type="dxa"/>
            <w:vAlign w:val="center"/>
          </w:tcPr>
          <w:p w:rsidR="00514534" w:rsidRPr="00E1353A" w:rsidRDefault="00514534" w:rsidP="004F57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53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vAlign w:val="center"/>
          </w:tcPr>
          <w:p w:rsidR="00514534" w:rsidRPr="00E1353A" w:rsidRDefault="00514534" w:rsidP="004F57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53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0" w:type="dxa"/>
            <w:vAlign w:val="center"/>
          </w:tcPr>
          <w:p w:rsidR="00514534" w:rsidRPr="00E1353A" w:rsidRDefault="00514534" w:rsidP="004F57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53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491 338,9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5 537,1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17 604,5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102 060,4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Судебная система</w:t>
            </w:r>
            <w:bookmarkStart w:id="0" w:name="_GoBack"/>
            <w:bookmarkEnd w:id="0"/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4,4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41 977,0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1 976,9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322 178,7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5 548,5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5 548,5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30 412,9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Органы юстиции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5 329,2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Гражданская оборона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323,9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23 238,8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1 521,0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336 960,9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4 071,2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17 061,7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Транспорт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83 557,1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131 231,2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11 409,6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89 630,1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561 241,7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18 675,0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291 592,1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205 649,8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45 324,9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3 723,2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354,4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3 368,8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2 071 068,6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574 240,2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1 201 935,1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122 714,3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143 338,8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28 840,3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181 863,2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Культура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174 502,3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7 361,0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3 223,1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3 223,1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116 221,8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7 794,3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13 140,3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80 285,0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15 002,1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527 020,1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105 426,2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415 639,4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Спорт высших достижений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398,0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5 556,5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31 361,7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23 979,6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7 382,1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3 369,0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3 369,0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101E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Всего: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4 363 353,6</w:t>
            </w:r>
          </w:p>
        </w:tc>
      </w:tr>
    </w:tbl>
    <w:p w:rsidR="00514534" w:rsidRPr="00E1353A" w:rsidRDefault="00514534" w:rsidP="00B95E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Прямоугольник 1" o:spid="_x0000_s1026" style="position:absolute;left:0;text-align:left;margin-left:503.4pt;margin-top:-17pt;width:32.25pt;height:25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zpEEbhAAAADAEAAA8AAABkcnMvZG93&#10;bnJldi54bWxMj0FLw0AQhe+C/2EZwYu0u7ViS8ymSEEsIhRT2/M2OybB7Gya3Sbx3zs96W0e83jv&#10;e+lqdI3osQu1Jw2zqQKBVHhbU6nhc/cyWYII0ZA1jSfU8IMBVtn1VWoS6wf6wD6PpeAQConRUMXY&#10;JlKGokJnwtS3SPz78p0zkWVXStuZgcNdI++VepTO1MQNlWlxXWHxnZ+dhqHY9ofd+6vc3h02nk6b&#10;0zrfv2l9ezM+P4GIOMY/M1zwGR0yZjr6M9kgGtaczuxRw2T+wKsuFrWYzUEc+VookFkq/4/Ifg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86RBG4QAAAAwBAAAPAAAAAAAAAAAAAAAA&#10;ADMFAABkcnMvZG93bnJldi54bWxQSwUGAAAAAAQABADzAAAAQQYAAAAA&#10;" filled="f" stroked="f">
            <v:textbox>
              <w:txbxContent>
                <w:p w:rsidR="00514534" w:rsidRPr="00C57630" w:rsidRDefault="00514534" w:rsidP="005F61A7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7630">
                    <w:rPr>
                      <w:rFonts w:ascii="Times New Roman" w:hAnsi="Times New Roman"/>
                      <w:sz w:val="28"/>
                      <w:szCs w:val="28"/>
                    </w:rPr>
                    <w:t>».</w:t>
                  </w:r>
                </w:p>
              </w:txbxContent>
            </v:textbox>
          </v:rect>
        </w:pict>
      </w:r>
    </w:p>
    <w:sectPr w:rsidR="00514534" w:rsidRPr="00E1353A" w:rsidSect="00CE2A4F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534" w:rsidRDefault="00514534" w:rsidP="00E619A7">
      <w:pPr>
        <w:spacing w:after="0" w:line="240" w:lineRule="auto"/>
      </w:pPr>
      <w:r>
        <w:separator/>
      </w:r>
    </w:p>
  </w:endnote>
  <w:endnote w:type="continuationSeparator" w:id="0">
    <w:p w:rsidR="00514534" w:rsidRDefault="0051453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534" w:rsidRDefault="00514534" w:rsidP="00E619A7">
      <w:pPr>
        <w:spacing w:after="0" w:line="240" w:lineRule="auto"/>
      </w:pPr>
      <w:r>
        <w:separator/>
      </w:r>
    </w:p>
  </w:footnote>
  <w:footnote w:type="continuationSeparator" w:id="0">
    <w:p w:rsidR="00514534" w:rsidRDefault="0051453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534" w:rsidRDefault="00514534" w:rsidP="004E3D3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14534" w:rsidRDefault="00514534" w:rsidP="003567A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534" w:rsidRPr="004F5712" w:rsidRDefault="00514534">
    <w:pPr>
      <w:pStyle w:val="Header"/>
      <w:jc w:val="right"/>
      <w:rPr>
        <w:rFonts w:ascii="Times New Roman" w:hAnsi="Times New Roman"/>
      </w:rPr>
    </w:pPr>
    <w:r w:rsidRPr="004F5712">
      <w:rPr>
        <w:rFonts w:ascii="Times New Roman" w:hAnsi="Times New Roman"/>
      </w:rPr>
      <w:fldChar w:fldCharType="begin"/>
    </w:r>
    <w:r w:rsidRPr="004F5712">
      <w:rPr>
        <w:rFonts w:ascii="Times New Roman" w:hAnsi="Times New Roman"/>
      </w:rPr>
      <w:instrText>PAGE   \* MERGEFORMAT</w:instrText>
    </w:r>
    <w:r w:rsidRPr="004F5712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85</w:t>
    </w:r>
    <w:r w:rsidRPr="004F5712">
      <w:rPr>
        <w:rFonts w:ascii="Times New Roman" w:hAnsi="Times New Roman"/>
      </w:rPr>
      <w:fldChar w:fldCharType="end"/>
    </w:r>
  </w:p>
  <w:p w:rsidR="00514534" w:rsidRDefault="00514534" w:rsidP="007A007B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2FC"/>
    <w:rsid w:val="00043CBE"/>
    <w:rsid w:val="000530F6"/>
    <w:rsid w:val="000F5406"/>
    <w:rsid w:val="00101E8F"/>
    <w:rsid w:val="00126E9E"/>
    <w:rsid w:val="00147B0B"/>
    <w:rsid w:val="00162D8B"/>
    <w:rsid w:val="00181C64"/>
    <w:rsid w:val="001838DF"/>
    <w:rsid w:val="001A22AB"/>
    <w:rsid w:val="001B0E10"/>
    <w:rsid w:val="0020784B"/>
    <w:rsid w:val="00255EA7"/>
    <w:rsid w:val="002626C5"/>
    <w:rsid w:val="00282C3B"/>
    <w:rsid w:val="00287B4D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4F5712"/>
    <w:rsid w:val="00514534"/>
    <w:rsid w:val="00541E01"/>
    <w:rsid w:val="00553F6F"/>
    <w:rsid w:val="00580B38"/>
    <w:rsid w:val="005A590F"/>
    <w:rsid w:val="005E14B3"/>
    <w:rsid w:val="005F0725"/>
    <w:rsid w:val="005F61A7"/>
    <w:rsid w:val="00615C20"/>
    <w:rsid w:val="00674CB7"/>
    <w:rsid w:val="00697A61"/>
    <w:rsid w:val="006A3ECC"/>
    <w:rsid w:val="006A7A07"/>
    <w:rsid w:val="006B446A"/>
    <w:rsid w:val="006C2715"/>
    <w:rsid w:val="006C47E0"/>
    <w:rsid w:val="006E1A1C"/>
    <w:rsid w:val="006F4E9D"/>
    <w:rsid w:val="007115D2"/>
    <w:rsid w:val="0074264E"/>
    <w:rsid w:val="00791F48"/>
    <w:rsid w:val="00793DF4"/>
    <w:rsid w:val="007A007B"/>
    <w:rsid w:val="007A3ADB"/>
    <w:rsid w:val="008210A9"/>
    <w:rsid w:val="00837D84"/>
    <w:rsid w:val="008E02FC"/>
    <w:rsid w:val="008F6AED"/>
    <w:rsid w:val="00925005"/>
    <w:rsid w:val="00943092"/>
    <w:rsid w:val="00946EFF"/>
    <w:rsid w:val="009E395E"/>
    <w:rsid w:val="00A06A8E"/>
    <w:rsid w:val="00A1338E"/>
    <w:rsid w:val="00A21B76"/>
    <w:rsid w:val="00A372B7"/>
    <w:rsid w:val="00A87BBB"/>
    <w:rsid w:val="00A9727C"/>
    <w:rsid w:val="00AE3837"/>
    <w:rsid w:val="00B01386"/>
    <w:rsid w:val="00B140C5"/>
    <w:rsid w:val="00B263E5"/>
    <w:rsid w:val="00B51A53"/>
    <w:rsid w:val="00B64AE8"/>
    <w:rsid w:val="00B90C74"/>
    <w:rsid w:val="00B95E90"/>
    <w:rsid w:val="00C10C29"/>
    <w:rsid w:val="00C37951"/>
    <w:rsid w:val="00C52242"/>
    <w:rsid w:val="00C56AC3"/>
    <w:rsid w:val="00C57630"/>
    <w:rsid w:val="00CA4D8D"/>
    <w:rsid w:val="00CE2A4F"/>
    <w:rsid w:val="00D40128"/>
    <w:rsid w:val="00D564E8"/>
    <w:rsid w:val="00D8084D"/>
    <w:rsid w:val="00DF3B33"/>
    <w:rsid w:val="00E1353A"/>
    <w:rsid w:val="00E23F23"/>
    <w:rsid w:val="00E525EA"/>
    <w:rsid w:val="00E619A7"/>
    <w:rsid w:val="00E61D41"/>
    <w:rsid w:val="00ED7046"/>
    <w:rsid w:val="00ED76BC"/>
    <w:rsid w:val="00EF5DA6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64A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619A7"/>
    <w:rPr>
      <w:rFonts w:cs="Times New Roman"/>
    </w:rPr>
  </w:style>
  <w:style w:type="paragraph" w:customStyle="1" w:styleId="xl84">
    <w:name w:val="xl84"/>
    <w:basedOn w:val="Normal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Normal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PageNumber">
    <w:name w:val="page number"/>
    <w:basedOn w:val="DefaultParagraphFont"/>
    <w:uiPriority w:val="99"/>
    <w:rsid w:val="003567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7A07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62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514</Words>
  <Characters>2932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9</cp:revision>
  <cp:lastPrinted>2020-04-07T04:52:00Z</cp:lastPrinted>
  <dcterms:created xsi:type="dcterms:W3CDTF">2022-07-19T10:44:00Z</dcterms:created>
  <dcterms:modified xsi:type="dcterms:W3CDTF">2022-07-29T06:30:00Z</dcterms:modified>
</cp:coreProperties>
</file>